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F925B" w14:textId="77777777" w:rsidR="008E5B5F" w:rsidRDefault="008E5B5F" w:rsidP="008E5B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JONNYS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088E816E" w14:textId="77777777" w:rsidR="008E5B5F" w:rsidRDefault="008E5B5F" w:rsidP="008E5B5F">
      <w:pPr>
        <w:pStyle w:val="NoSpacing"/>
        <w:rPr>
          <w:rFonts w:cs="Times New Roman"/>
          <w:szCs w:val="24"/>
        </w:rPr>
      </w:pPr>
    </w:p>
    <w:p w14:paraId="5E0820AA" w14:textId="77777777" w:rsidR="008E5B5F" w:rsidRDefault="008E5B5F" w:rsidP="008E5B5F">
      <w:pPr>
        <w:pStyle w:val="NoSpacing"/>
        <w:rPr>
          <w:rFonts w:cs="Times New Roman"/>
          <w:szCs w:val="24"/>
        </w:rPr>
      </w:pPr>
    </w:p>
    <w:p w14:paraId="78DA1370" w14:textId="77777777" w:rsidR="008E5B5F" w:rsidRDefault="008E5B5F" w:rsidP="008E5B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Feb.1453</w:t>
      </w:r>
      <w:r>
        <w:rPr>
          <w:rFonts w:cs="Times New Roman"/>
          <w:szCs w:val="24"/>
        </w:rPr>
        <w:tab/>
        <w:t xml:space="preserve">He was in Gloucester Castle </w:t>
      </w:r>
      <w:proofErr w:type="spellStart"/>
      <w:r>
        <w:rPr>
          <w:rFonts w:cs="Times New Roman"/>
          <w:szCs w:val="24"/>
        </w:rPr>
        <w:t>gaol</w:t>
      </w:r>
      <w:proofErr w:type="spellEnd"/>
      <w:r>
        <w:rPr>
          <w:rFonts w:cs="Times New Roman"/>
          <w:szCs w:val="24"/>
        </w:rPr>
        <w:t>.</w:t>
      </w:r>
    </w:p>
    <w:p w14:paraId="6128AF4A" w14:textId="77777777" w:rsidR="008E5B5F" w:rsidRDefault="008E5B5F" w:rsidP="008E5B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p.62)</w:t>
      </w:r>
    </w:p>
    <w:p w14:paraId="70D9909B" w14:textId="77777777" w:rsidR="008E5B5F" w:rsidRDefault="008E5B5F" w:rsidP="008E5B5F">
      <w:pPr>
        <w:pStyle w:val="NoSpacing"/>
        <w:rPr>
          <w:rFonts w:cs="Times New Roman"/>
          <w:szCs w:val="24"/>
        </w:rPr>
      </w:pPr>
    </w:p>
    <w:p w14:paraId="658D8BA2" w14:textId="77777777" w:rsidR="008E5B5F" w:rsidRDefault="008E5B5F" w:rsidP="008E5B5F">
      <w:pPr>
        <w:pStyle w:val="NoSpacing"/>
        <w:rPr>
          <w:rFonts w:cs="Times New Roman"/>
          <w:szCs w:val="24"/>
        </w:rPr>
      </w:pPr>
    </w:p>
    <w:p w14:paraId="0232B37A" w14:textId="77777777" w:rsidR="008E5B5F" w:rsidRDefault="008E5B5F" w:rsidP="008E5B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December 2023</w:t>
      </w:r>
    </w:p>
    <w:p w14:paraId="1DFFE0E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73CBC" w14:textId="77777777" w:rsidR="008E5B5F" w:rsidRDefault="008E5B5F" w:rsidP="009139A6">
      <w:r>
        <w:separator/>
      </w:r>
    </w:p>
  </w:endnote>
  <w:endnote w:type="continuationSeparator" w:id="0">
    <w:p w14:paraId="35F8F0A2" w14:textId="77777777" w:rsidR="008E5B5F" w:rsidRDefault="008E5B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708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A55F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907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1FE49" w14:textId="77777777" w:rsidR="008E5B5F" w:rsidRDefault="008E5B5F" w:rsidP="009139A6">
      <w:r>
        <w:separator/>
      </w:r>
    </w:p>
  </w:footnote>
  <w:footnote w:type="continuationSeparator" w:id="0">
    <w:p w14:paraId="57DF8A21" w14:textId="77777777" w:rsidR="008E5B5F" w:rsidRDefault="008E5B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4CB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23F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CF8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B5F"/>
    <w:rsid w:val="000666E0"/>
    <w:rsid w:val="002510B7"/>
    <w:rsid w:val="005C130B"/>
    <w:rsid w:val="00826F5C"/>
    <w:rsid w:val="008E5B5F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0D4EB"/>
  <w15:chartTrackingRefBased/>
  <w15:docId w15:val="{7ED35E68-C4D9-4228-AF31-CC23AA556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2023-12-21T14:08:00Z</dcterms:created>
  <dcterms:modified xsi:type="dcterms:W3CDTF">2023-12-21T14:08:00Z</dcterms:modified>
</cp:coreProperties>
</file>